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6BB8A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CRASKE</w:t>
      </w:r>
      <w:r>
        <w:rPr>
          <w:rStyle w:val="Hyperlink"/>
          <w:color w:val="auto"/>
          <w:u w:val="none"/>
        </w:rPr>
        <w:t xml:space="preserve">       (fl.1483)</w:t>
      </w:r>
    </w:p>
    <w:p w14:paraId="3F15672A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14:paraId="33237B6B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14:paraId="73428472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and Robert </w:t>
      </w:r>
      <w:proofErr w:type="spellStart"/>
      <w:r>
        <w:rPr>
          <w:rStyle w:val="Hyperlink"/>
          <w:color w:val="auto"/>
          <w:u w:val="none"/>
        </w:rPr>
        <w:t>Boffe</w:t>
      </w:r>
      <w:proofErr w:type="spellEnd"/>
      <w:r>
        <w:rPr>
          <w:rStyle w:val="Hyperlink"/>
          <w:color w:val="auto"/>
          <w:u w:val="none"/>
        </w:rPr>
        <w:t xml:space="preserve">(q.v.), as the executors of Katherine </w:t>
      </w:r>
      <w:proofErr w:type="spellStart"/>
      <w:r>
        <w:rPr>
          <w:rStyle w:val="Hyperlink"/>
          <w:color w:val="auto"/>
          <w:u w:val="none"/>
        </w:rPr>
        <w:t>Askby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Pakefield</w:t>
      </w:r>
      <w:proofErr w:type="spellEnd"/>
      <w:r>
        <w:rPr>
          <w:rStyle w:val="Hyperlink"/>
          <w:color w:val="auto"/>
          <w:u w:val="none"/>
        </w:rPr>
        <w:t>,</w:t>
      </w:r>
    </w:p>
    <w:p w14:paraId="59DFFBAE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Suffolk, made a plaint of debt against Robert </w:t>
      </w:r>
      <w:proofErr w:type="spellStart"/>
      <w:r>
        <w:rPr>
          <w:rStyle w:val="Hyperlink"/>
          <w:color w:val="auto"/>
          <w:u w:val="none"/>
        </w:rPr>
        <w:t>Aslby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</w:p>
    <w:p w14:paraId="00C71C34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Askby</w:t>
      </w:r>
      <w:proofErr w:type="spellEnd"/>
      <w:r>
        <w:rPr>
          <w:rStyle w:val="Hyperlink"/>
          <w:color w:val="auto"/>
          <w:u w:val="none"/>
        </w:rPr>
        <w:t xml:space="preserve">(q.v.), both also of </w:t>
      </w:r>
      <w:proofErr w:type="spellStart"/>
      <w:r>
        <w:rPr>
          <w:rStyle w:val="Hyperlink"/>
          <w:color w:val="auto"/>
          <w:u w:val="none"/>
        </w:rPr>
        <w:t>Pakefield</w:t>
      </w:r>
      <w:proofErr w:type="spellEnd"/>
      <w:r>
        <w:rPr>
          <w:rStyle w:val="Hyperlink"/>
          <w:color w:val="auto"/>
          <w:u w:val="none"/>
        </w:rPr>
        <w:t>.</w:t>
      </w:r>
    </w:p>
    <w:p w14:paraId="7191B022" w14:textId="3641B934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25C88848" w14:textId="77777777" w:rsidR="00F93359" w:rsidRDefault="00F93359" w:rsidP="00F9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Robert Holton of Kersey, Suffolk(q.v.).</w:t>
      </w:r>
    </w:p>
    <w:p w14:paraId="19210B19" w14:textId="77777777" w:rsidR="00F93359" w:rsidRDefault="00F93359" w:rsidP="00F9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26AC9B3" w14:textId="77777777" w:rsidR="00F93359" w:rsidRDefault="00F93359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14:paraId="7D1EFFDC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14:paraId="294A9BE0" w14:textId="77777777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14:paraId="2E4AAB14" w14:textId="23B388DD" w:rsidR="00A32E35" w:rsidRDefault="00A32E35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4 January 2017</w:t>
      </w:r>
    </w:p>
    <w:p w14:paraId="39964467" w14:textId="2A903EF0" w:rsidR="00F93359" w:rsidRDefault="00F93359" w:rsidP="00A32E3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February 2020</w:t>
      </w:r>
      <w:bookmarkStart w:id="0" w:name="_GoBack"/>
      <w:bookmarkEnd w:id="0"/>
    </w:p>
    <w:p w14:paraId="0191FBC8" w14:textId="77777777" w:rsidR="006B2F86" w:rsidRPr="00E71FC3" w:rsidRDefault="00F9335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491B0" w14:textId="77777777" w:rsidR="00A32E35" w:rsidRDefault="00A32E35" w:rsidP="00E71FC3">
      <w:r>
        <w:separator/>
      </w:r>
    </w:p>
  </w:endnote>
  <w:endnote w:type="continuationSeparator" w:id="0">
    <w:p w14:paraId="3B1AC450" w14:textId="77777777" w:rsidR="00A32E35" w:rsidRDefault="00A32E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77939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4CF24" w14:textId="77777777" w:rsidR="00A32E35" w:rsidRDefault="00A32E35" w:rsidP="00E71FC3">
      <w:r>
        <w:separator/>
      </w:r>
    </w:p>
  </w:footnote>
  <w:footnote w:type="continuationSeparator" w:id="0">
    <w:p w14:paraId="4BB89187" w14:textId="77777777" w:rsidR="00A32E35" w:rsidRDefault="00A32E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E35"/>
    <w:rsid w:val="001A7C09"/>
    <w:rsid w:val="00733BE7"/>
    <w:rsid w:val="00A32E35"/>
    <w:rsid w:val="00AB52E8"/>
    <w:rsid w:val="00B16D3F"/>
    <w:rsid w:val="00E71FC3"/>
    <w:rsid w:val="00EF4813"/>
    <w:rsid w:val="00F9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D2554"/>
  <w15:chartTrackingRefBased/>
  <w15:docId w15:val="{7CF49FAF-807F-4AA6-A1A1-67F4FE1A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3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32E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2017-01-07T20:03:00Z</dcterms:created>
  <dcterms:modified xsi:type="dcterms:W3CDTF">2020-02-24T10:24:00Z</dcterms:modified>
</cp:coreProperties>
</file>